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DE489" w14:textId="77777777" w:rsidR="005456FB" w:rsidRDefault="005456FB" w:rsidP="005456F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SCHERMAN, the younger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12250FB3" w14:textId="77777777" w:rsidR="005456FB" w:rsidRPr="00120C5E" w:rsidRDefault="005456FB" w:rsidP="005456F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Watford.</w:t>
      </w:r>
    </w:p>
    <w:p w14:paraId="32D7F4C9" w14:textId="77777777" w:rsidR="005456FB" w:rsidRDefault="005456FB" w:rsidP="005456F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1D683AF" w14:textId="77777777" w:rsidR="005456FB" w:rsidRDefault="005456FB" w:rsidP="005456F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D86A10C" w14:textId="77777777" w:rsidR="005456FB" w:rsidRDefault="005456FB" w:rsidP="005456F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70DD2658" w14:textId="77777777" w:rsidR="005456FB" w:rsidRDefault="005456FB" w:rsidP="005456F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6F14E7C4" w14:textId="77777777" w:rsidR="005456FB" w:rsidRDefault="005456FB" w:rsidP="005456F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Hertfordshire, except </w:t>
      </w:r>
    </w:p>
    <w:p w14:paraId="100C3654" w14:textId="77777777" w:rsidR="005456FB" w:rsidRDefault="005456FB" w:rsidP="005456F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ecclesiastical persons, the two fifteenths and two tenths granted to the King at </w:t>
      </w:r>
    </w:p>
    <w:p w14:paraId="3F8CEC30" w14:textId="77777777" w:rsidR="005456FB" w:rsidRDefault="005456FB" w:rsidP="005456F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last Parliament.   (C.F.R. 1399-1405 pp.282-3)</w:t>
      </w:r>
    </w:p>
    <w:p w14:paraId="1C4DC5B5" w14:textId="77777777" w:rsidR="005456FB" w:rsidRDefault="005456FB" w:rsidP="005456F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EA6632E" w14:textId="77777777" w:rsidR="005456FB" w:rsidRDefault="005456FB" w:rsidP="005456F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037BEEC" w14:textId="77777777" w:rsidR="005456FB" w:rsidRDefault="005456FB" w:rsidP="005456F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2021</w:t>
      </w:r>
    </w:p>
    <w:p w14:paraId="0280CD3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1C0E3" w14:textId="77777777" w:rsidR="005456FB" w:rsidRDefault="005456FB" w:rsidP="009139A6">
      <w:r>
        <w:separator/>
      </w:r>
    </w:p>
  </w:endnote>
  <w:endnote w:type="continuationSeparator" w:id="0">
    <w:p w14:paraId="75164A68" w14:textId="77777777" w:rsidR="005456FB" w:rsidRDefault="005456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B5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FE74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B1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E9499" w14:textId="77777777" w:rsidR="005456FB" w:rsidRDefault="005456FB" w:rsidP="009139A6">
      <w:r>
        <w:separator/>
      </w:r>
    </w:p>
  </w:footnote>
  <w:footnote w:type="continuationSeparator" w:id="0">
    <w:p w14:paraId="22F075B1" w14:textId="77777777" w:rsidR="005456FB" w:rsidRDefault="005456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0ED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88F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0A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6FB"/>
    <w:rsid w:val="000666E0"/>
    <w:rsid w:val="002510B7"/>
    <w:rsid w:val="005456F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06A27"/>
  <w15:chartTrackingRefBased/>
  <w15:docId w15:val="{1FC4CD66-B8D2-43FE-A1FF-3E6BDAFB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2021-07-28T16:28:00Z</dcterms:created>
  <dcterms:modified xsi:type="dcterms:W3CDTF">2021-07-28T16:28:00Z</dcterms:modified>
</cp:coreProperties>
</file>